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8C" w:rsidRPr="006F1748" w:rsidRDefault="009D128C">
      <w:pPr>
        <w:rPr>
          <w:rFonts w:ascii="宋体" w:hAnsi="宋体"/>
          <w:sz w:val="30"/>
          <w:szCs w:val="30"/>
        </w:rPr>
      </w:pPr>
      <w:r w:rsidRPr="006F1748">
        <w:rPr>
          <w:rFonts w:ascii="宋体" w:hAnsi="宋体" w:hint="eastAsia"/>
          <w:sz w:val="30"/>
          <w:szCs w:val="30"/>
        </w:rPr>
        <w:t>附件</w:t>
      </w:r>
      <w:r w:rsidRPr="006F1748">
        <w:rPr>
          <w:rFonts w:ascii="宋体" w:hAnsi="宋体"/>
          <w:sz w:val="30"/>
          <w:szCs w:val="30"/>
        </w:rPr>
        <w:t>2</w:t>
      </w:r>
    </w:p>
    <w:p w:rsidR="009D128C" w:rsidRDefault="009D128C" w:rsidP="00892DA9">
      <w:pPr>
        <w:ind w:firstLineChars="50" w:firstLine="31680"/>
        <w:rPr>
          <w:rFonts w:ascii="宋体"/>
          <w:b/>
          <w:sz w:val="48"/>
          <w:szCs w:val="48"/>
        </w:rPr>
      </w:pPr>
    </w:p>
    <w:p w:rsidR="009D128C" w:rsidRDefault="009D128C" w:rsidP="00892DA9">
      <w:pPr>
        <w:ind w:firstLineChars="50" w:firstLine="31680"/>
        <w:jc w:val="center"/>
        <w:rPr>
          <w:rFonts w:ascii="宋体"/>
          <w:b/>
          <w:sz w:val="48"/>
          <w:szCs w:val="48"/>
        </w:rPr>
      </w:pPr>
    </w:p>
    <w:p w:rsidR="009D128C" w:rsidRDefault="009D128C" w:rsidP="00892DA9">
      <w:pPr>
        <w:ind w:firstLineChars="50" w:firstLine="31680"/>
        <w:jc w:val="center"/>
        <w:rPr>
          <w:rFonts w:ascii="宋体"/>
          <w:b/>
          <w:sz w:val="48"/>
          <w:szCs w:val="48"/>
        </w:rPr>
      </w:pPr>
      <w:r w:rsidRPr="004143B1">
        <w:rPr>
          <w:rFonts w:ascii="宋体" w:hAnsi="宋体" w:hint="eastAsia"/>
          <w:b/>
          <w:sz w:val="48"/>
          <w:szCs w:val="48"/>
        </w:rPr>
        <w:t>吉林农业大学</w:t>
      </w:r>
    </w:p>
    <w:p w:rsidR="009D128C" w:rsidRPr="004143B1" w:rsidRDefault="009D128C" w:rsidP="00892DA9">
      <w:pPr>
        <w:ind w:firstLineChars="50" w:firstLine="31680"/>
        <w:jc w:val="center"/>
        <w:rPr>
          <w:rFonts w:asci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教学科研用地</w:t>
      </w:r>
      <w:r w:rsidRPr="004143B1">
        <w:rPr>
          <w:rFonts w:ascii="宋体" w:hAnsi="宋体" w:hint="eastAsia"/>
          <w:b/>
          <w:sz w:val="48"/>
          <w:szCs w:val="48"/>
        </w:rPr>
        <w:t>使用领导机构</w:t>
      </w:r>
    </w:p>
    <w:p w:rsidR="009D128C" w:rsidRPr="004143B1" w:rsidRDefault="009D128C" w:rsidP="00892DA9">
      <w:pPr>
        <w:ind w:firstLineChars="50" w:firstLine="31680"/>
        <w:rPr>
          <w:b/>
          <w:sz w:val="36"/>
          <w:szCs w:val="36"/>
        </w:rPr>
      </w:pPr>
    </w:p>
    <w:p w:rsidR="009D128C" w:rsidRDefault="009D128C" w:rsidP="00892DA9">
      <w:pPr>
        <w:ind w:firstLineChars="50" w:firstLine="31680"/>
        <w:rPr>
          <w:sz w:val="36"/>
          <w:szCs w:val="36"/>
        </w:rPr>
      </w:pPr>
    </w:p>
    <w:p w:rsidR="009D128C" w:rsidRDefault="009D128C" w:rsidP="00892DA9">
      <w:pPr>
        <w:ind w:firstLineChars="50" w:firstLine="31680"/>
        <w:rPr>
          <w:sz w:val="36"/>
          <w:szCs w:val="36"/>
        </w:rPr>
      </w:pPr>
    </w:p>
    <w:p w:rsidR="009D128C" w:rsidRPr="008803C8" w:rsidRDefault="009D128C" w:rsidP="00892DA9">
      <w:pPr>
        <w:ind w:firstLineChars="50" w:firstLine="316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组</w:t>
      </w:r>
      <w:r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长：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秦贵信</w:t>
      </w:r>
    </w:p>
    <w:p w:rsidR="009D128C" w:rsidRPr="008803C8" w:rsidRDefault="009D128C" w:rsidP="00892DA9">
      <w:pPr>
        <w:ind w:firstLineChars="50" w:firstLine="316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副组长：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陈</w:t>
      </w:r>
      <w:r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光</w:t>
      </w:r>
      <w:r w:rsidRPr="008803C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张越杰</w:t>
      </w:r>
      <w:r w:rsidRPr="008803C8"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王</w:t>
      </w:r>
      <w:r>
        <w:rPr>
          <w:rFonts w:hint="eastAsia"/>
          <w:sz w:val="36"/>
          <w:szCs w:val="36"/>
        </w:rPr>
        <w:t>志</w:t>
      </w:r>
      <w:r w:rsidRPr="008803C8">
        <w:rPr>
          <w:rFonts w:hint="eastAsia"/>
          <w:sz w:val="36"/>
          <w:szCs w:val="36"/>
        </w:rPr>
        <w:t>中</w:t>
      </w:r>
      <w:r w:rsidRPr="008803C8"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曲政文</w:t>
      </w:r>
    </w:p>
    <w:p w:rsidR="009D128C" w:rsidRDefault="009D128C" w:rsidP="00892DA9">
      <w:pPr>
        <w:ind w:firstLineChars="50" w:firstLine="316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成</w:t>
      </w:r>
      <w:r>
        <w:rPr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员：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武福军</w:t>
      </w:r>
      <w:r>
        <w:rPr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张东鸣</w:t>
      </w:r>
      <w:r w:rsidRPr="008803C8"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吕文发</w:t>
      </w:r>
      <w:r w:rsidRPr="008803C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刘</w:t>
      </w:r>
      <w:r>
        <w:rPr>
          <w:rFonts w:hint="eastAsia"/>
          <w:sz w:val="36"/>
          <w:szCs w:val="36"/>
        </w:rPr>
        <w:t>延</w:t>
      </w:r>
      <w:r w:rsidRPr="008803C8">
        <w:rPr>
          <w:rFonts w:hint="eastAsia"/>
          <w:sz w:val="36"/>
          <w:szCs w:val="36"/>
        </w:rPr>
        <w:t>明</w:t>
      </w:r>
      <w:r w:rsidRPr="008803C8">
        <w:rPr>
          <w:sz w:val="36"/>
          <w:szCs w:val="36"/>
        </w:rPr>
        <w:t xml:space="preserve">  </w:t>
      </w:r>
    </w:p>
    <w:p w:rsidR="009D128C" w:rsidRPr="008803C8" w:rsidRDefault="009D128C" w:rsidP="004424CE">
      <w:pPr>
        <w:ind w:firstLineChars="500" w:firstLine="316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丁庆东</w:t>
      </w:r>
      <w:r w:rsidRPr="008803C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彭啸峰</w:t>
      </w:r>
      <w:r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程</w:t>
      </w:r>
      <w:r w:rsidRPr="008803C8">
        <w:rPr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军</w:t>
      </w:r>
    </w:p>
    <w:sectPr w:rsidR="009D128C" w:rsidRPr="008803C8" w:rsidSect="00456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28C" w:rsidRDefault="009D128C" w:rsidP="00281268">
      <w:r>
        <w:separator/>
      </w:r>
    </w:p>
  </w:endnote>
  <w:endnote w:type="continuationSeparator" w:id="0">
    <w:p w:rsidR="009D128C" w:rsidRDefault="009D128C" w:rsidP="00281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28C" w:rsidRDefault="009D128C" w:rsidP="00281268">
      <w:r>
        <w:separator/>
      </w:r>
    </w:p>
  </w:footnote>
  <w:footnote w:type="continuationSeparator" w:id="0">
    <w:p w:rsidR="009D128C" w:rsidRDefault="009D128C" w:rsidP="00281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3C8"/>
    <w:rsid w:val="001366FA"/>
    <w:rsid w:val="00281268"/>
    <w:rsid w:val="003205F6"/>
    <w:rsid w:val="004143B1"/>
    <w:rsid w:val="004424CE"/>
    <w:rsid w:val="00456755"/>
    <w:rsid w:val="004C59C3"/>
    <w:rsid w:val="004C796E"/>
    <w:rsid w:val="004F33AE"/>
    <w:rsid w:val="00562252"/>
    <w:rsid w:val="006F1748"/>
    <w:rsid w:val="007E7E5A"/>
    <w:rsid w:val="008803C8"/>
    <w:rsid w:val="00892DA9"/>
    <w:rsid w:val="00912EC2"/>
    <w:rsid w:val="00972008"/>
    <w:rsid w:val="009D128C"/>
    <w:rsid w:val="00AD739F"/>
    <w:rsid w:val="00B53DA2"/>
    <w:rsid w:val="00B6502A"/>
    <w:rsid w:val="00B94A09"/>
    <w:rsid w:val="00CF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81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12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81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126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15</Words>
  <Characters>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Uer</cp:lastModifiedBy>
  <cp:revision>6</cp:revision>
  <cp:lastPrinted>2015-12-14T08:07:00Z</cp:lastPrinted>
  <dcterms:created xsi:type="dcterms:W3CDTF">2016-01-04T01:54:00Z</dcterms:created>
  <dcterms:modified xsi:type="dcterms:W3CDTF">2016-01-11T04:14:00Z</dcterms:modified>
</cp:coreProperties>
</file>